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A7A1A" w14:textId="2EEC114C" w:rsidR="006B2F86" w:rsidRDefault="00754CFA" w:rsidP="00E71FC3">
      <w:pPr>
        <w:pStyle w:val="NoSpacing"/>
      </w:pPr>
      <w:r>
        <w:rPr>
          <w:u w:val="single"/>
        </w:rPr>
        <w:t>John SPROXTON</w:t>
      </w:r>
      <w:r>
        <w:t xml:space="preserve">   </w:t>
      </w:r>
      <w:proofErr w:type="gramStart"/>
      <w:r>
        <w:t xml:space="preserve">   (</w:t>
      </w:r>
      <w:proofErr w:type="gramEnd"/>
      <w:r>
        <w:t>fl.1447-8)</w:t>
      </w:r>
    </w:p>
    <w:p w14:paraId="31604B34" w14:textId="5631E561" w:rsidR="00754CFA" w:rsidRDefault="00754CFA" w:rsidP="00E71FC3">
      <w:pPr>
        <w:pStyle w:val="NoSpacing"/>
      </w:pPr>
    </w:p>
    <w:p w14:paraId="53398BC2" w14:textId="61B3834A" w:rsidR="00754CFA" w:rsidRDefault="00754CFA" w:rsidP="00E71FC3">
      <w:pPr>
        <w:pStyle w:val="NoSpacing"/>
      </w:pPr>
    </w:p>
    <w:p w14:paraId="3EC0AAB7" w14:textId="22DAE178" w:rsidR="00754CFA" w:rsidRDefault="00754CFA" w:rsidP="00E71FC3">
      <w:pPr>
        <w:pStyle w:val="NoSpacing"/>
      </w:pPr>
      <w:r>
        <w:t xml:space="preserve">         1447-8</w:t>
      </w:r>
      <w:r>
        <w:tab/>
        <w:t xml:space="preserve">His grandfather, Sir Robert </w:t>
      </w:r>
      <w:proofErr w:type="spellStart"/>
      <w:r>
        <w:t>Sproxton</w:t>
      </w:r>
      <w:proofErr w:type="spellEnd"/>
      <w:r>
        <w:t>(q.v.), gave lands in Tilney, Norfolk,</w:t>
      </w:r>
    </w:p>
    <w:p w14:paraId="42087EA7" w14:textId="731AFC20" w:rsidR="00754CFA" w:rsidRDefault="00754CFA" w:rsidP="00E71FC3">
      <w:pPr>
        <w:pStyle w:val="NoSpacing"/>
      </w:pPr>
      <w:r>
        <w:tab/>
      </w:r>
      <w:r>
        <w:tab/>
        <w:t>to him.</w:t>
      </w:r>
    </w:p>
    <w:p w14:paraId="6D4755CD" w14:textId="73D26EB3" w:rsidR="00754CFA" w:rsidRDefault="00754CFA" w:rsidP="00754CFA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Tilney',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72-84.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http://www.british-history.ac.uk/topographical-hist-norfolk/vol9/pp72-84 [accessed 1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)</w:t>
      </w:r>
      <w:proofErr w:type="gramEnd"/>
    </w:p>
    <w:p w14:paraId="6AEDC2C9" w14:textId="3E56794E" w:rsidR="00754CFA" w:rsidRDefault="00754CFA" w:rsidP="00754CFA">
      <w:pPr>
        <w:pStyle w:val="NoSpacing"/>
        <w:rPr>
          <w:color w:val="333333"/>
          <w:shd w:val="clear" w:color="auto" w:fill="FFFFFF"/>
        </w:rPr>
      </w:pPr>
    </w:p>
    <w:p w14:paraId="1678688D" w14:textId="244F9A14" w:rsidR="00754CFA" w:rsidRDefault="00754CFA" w:rsidP="00754CFA">
      <w:pPr>
        <w:pStyle w:val="NoSpacing"/>
        <w:rPr>
          <w:color w:val="333333"/>
          <w:shd w:val="clear" w:color="auto" w:fill="FFFFFF"/>
        </w:rPr>
      </w:pPr>
    </w:p>
    <w:p w14:paraId="56412C00" w14:textId="474E083B" w:rsidR="00754CFA" w:rsidRPr="00754CFA" w:rsidRDefault="00754CFA" w:rsidP="00754CFA">
      <w:pPr>
        <w:pStyle w:val="NoSpacing"/>
      </w:pPr>
      <w:r>
        <w:rPr>
          <w:color w:val="333333"/>
          <w:shd w:val="clear" w:color="auto" w:fill="FFFFFF"/>
        </w:rPr>
        <w:t>1 May 2019</w:t>
      </w:r>
      <w:bookmarkStart w:id="0" w:name="_GoBack"/>
      <w:bookmarkEnd w:id="0"/>
    </w:p>
    <w:sectPr w:rsidR="00754CFA" w:rsidRPr="00754C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5F32C" w14:textId="77777777" w:rsidR="00754CFA" w:rsidRDefault="00754CFA" w:rsidP="00E71FC3">
      <w:pPr>
        <w:spacing w:after="0" w:line="240" w:lineRule="auto"/>
      </w:pPr>
      <w:r>
        <w:separator/>
      </w:r>
    </w:p>
  </w:endnote>
  <w:endnote w:type="continuationSeparator" w:id="0">
    <w:p w14:paraId="665691F3" w14:textId="77777777" w:rsidR="00754CFA" w:rsidRDefault="00754C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9C2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B15EE" w14:textId="77777777" w:rsidR="00754CFA" w:rsidRDefault="00754CFA" w:rsidP="00E71FC3">
      <w:pPr>
        <w:spacing w:after="0" w:line="240" w:lineRule="auto"/>
      </w:pPr>
      <w:r>
        <w:separator/>
      </w:r>
    </w:p>
  </w:footnote>
  <w:footnote w:type="continuationSeparator" w:id="0">
    <w:p w14:paraId="4C3CA969" w14:textId="77777777" w:rsidR="00754CFA" w:rsidRDefault="00754C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CFA"/>
    <w:rsid w:val="001A7C09"/>
    <w:rsid w:val="00577BD5"/>
    <w:rsid w:val="00656CBA"/>
    <w:rsid w:val="006A1F77"/>
    <w:rsid w:val="00733BE7"/>
    <w:rsid w:val="00754CF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C9252"/>
  <w15:chartTrackingRefBased/>
  <w15:docId w15:val="{193B1085-90C9-402B-91C5-52B8060C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754C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2019-05-01T19:50:00Z</dcterms:created>
  <dcterms:modified xsi:type="dcterms:W3CDTF">2019-05-01T19:55:00Z</dcterms:modified>
</cp:coreProperties>
</file>